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D71" w:rsidRDefault="00491D71" w:rsidP="00491D71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2C4ED4">
        <w:rPr>
          <w:rFonts w:ascii="Arial" w:hAnsi="Arial" w:cs="Arial"/>
          <w:b/>
          <w:sz w:val="22"/>
          <w:szCs w:val="22"/>
        </w:rPr>
        <w:t>Note to Administrator</w:t>
      </w:r>
      <w:r w:rsidRPr="002C4ED4">
        <w:rPr>
          <w:rFonts w:ascii="Arial" w:hAnsi="Arial" w:cs="Arial"/>
          <w:sz w:val="22"/>
          <w:szCs w:val="22"/>
        </w:rPr>
        <w:t xml:space="preserve"> - This timeline is for your LA interest only</w:t>
      </w:r>
    </w:p>
    <w:p w:rsidR="00112CBF" w:rsidRDefault="00112CBF" w:rsidP="00491D71">
      <w:pPr>
        <w:spacing w:line="360" w:lineRule="auto"/>
        <w:rPr>
          <w:rFonts w:ascii="Arial" w:hAnsi="Arial" w:cs="Arial"/>
          <w:sz w:val="22"/>
          <w:szCs w:val="22"/>
        </w:rPr>
      </w:pPr>
    </w:p>
    <w:p w:rsidR="00447FA4" w:rsidRDefault="00436C61" w:rsidP="00491D71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Scottish Local Government Elections – (</w:t>
      </w:r>
      <w:r w:rsidR="00271C1A">
        <w:rPr>
          <w:rFonts w:ascii="Arial" w:hAnsi="Arial" w:cs="Arial"/>
          <w:b/>
          <w:sz w:val="22"/>
          <w:szCs w:val="22"/>
        </w:rPr>
        <w:t>Name)</w:t>
      </w:r>
      <w:r>
        <w:rPr>
          <w:rFonts w:ascii="Arial" w:hAnsi="Arial" w:cs="Arial"/>
          <w:b/>
          <w:sz w:val="22"/>
          <w:szCs w:val="22"/>
        </w:rPr>
        <w:t xml:space="preserve"> Council</w:t>
      </w:r>
      <w:r w:rsidR="00271C1A">
        <w:rPr>
          <w:rFonts w:ascii="Arial" w:hAnsi="Arial" w:cs="Arial"/>
          <w:b/>
          <w:sz w:val="22"/>
          <w:szCs w:val="22"/>
        </w:rPr>
        <w:t xml:space="preserve"> – Thursday 4 May 2017</w:t>
      </w:r>
    </w:p>
    <w:p w:rsidR="00112CBF" w:rsidRPr="001A3E3F" w:rsidRDefault="00112CBF" w:rsidP="00271C1A">
      <w:pPr>
        <w:spacing w:line="360" w:lineRule="auto"/>
        <w:ind w:left="360"/>
        <w:rPr>
          <w:rFonts w:ascii="Arial" w:hAnsi="Arial" w:cs="Arial"/>
          <w:b/>
          <w:sz w:val="22"/>
          <w:szCs w:val="22"/>
        </w:rPr>
      </w:pPr>
    </w:p>
    <w:p w:rsidR="00447FA4" w:rsidRDefault="00447FA4" w:rsidP="00447FA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Timeline</w:t>
      </w:r>
      <w:r w:rsidR="00121E87">
        <w:rPr>
          <w:rFonts w:ascii="Arial" w:hAnsi="Arial" w:cs="Arial"/>
          <w:b/>
          <w:sz w:val="22"/>
          <w:szCs w:val="22"/>
        </w:rPr>
        <w:t xml:space="preserve"> for Count – </w:t>
      </w:r>
      <w:r w:rsidR="00271C1A">
        <w:rPr>
          <w:rFonts w:ascii="Arial" w:hAnsi="Arial" w:cs="Arial"/>
          <w:b/>
          <w:sz w:val="22"/>
          <w:szCs w:val="22"/>
        </w:rPr>
        <w:t>Thursday 4 May and Friday 5</w:t>
      </w:r>
      <w:r w:rsidR="00113925">
        <w:rPr>
          <w:rFonts w:ascii="Arial" w:hAnsi="Arial" w:cs="Arial"/>
          <w:b/>
          <w:sz w:val="22"/>
          <w:szCs w:val="22"/>
        </w:rPr>
        <w:t xml:space="preserve"> May</w:t>
      </w:r>
      <w:r w:rsidR="00BC44B1">
        <w:rPr>
          <w:rFonts w:ascii="Arial" w:hAnsi="Arial" w:cs="Arial"/>
          <w:b/>
          <w:sz w:val="22"/>
          <w:szCs w:val="22"/>
        </w:rPr>
        <w:t xml:space="preserve"> 201</w:t>
      </w:r>
      <w:r w:rsidR="0042263C">
        <w:rPr>
          <w:rFonts w:ascii="Arial" w:hAnsi="Arial" w:cs="Arial"/>
          <w:b/>
          <w:sz w:val="22"/>
          <w:szCs w:val="22"/>
        </w:rPr>
        <w:t>7</w:t>
      </w:r>
    </w:p>
    <w:p w:rsidR="00271C1A" w:rsidRDefault="00271C1A" w:rsidP="00447FA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8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35"/>
        <w:gridCol w:w="3033"/>
        <w:gridCol w:w="1349"/>
        <w:gridCol w:w="1460"/>
      </w:tblGrid>
      <w:tr w:rsidR="00271C1A" w:rsidRPr="003B501B" w:rsidTr="00271C1A">
        <w:trPr>
          <w:trHeight w:val="567"/>
        </w:trPr>
        <w:tc>
          <w:tcPr>
            <w:tcW w:w="2235" w:type="dxa"/>
            <w:tcBorders>
              <w:bottom w:val="single" w:sz="4" w:space="0" w:color="000000"/>
            </w:tcBorders>
          </w:tcPr>
          <w:p w:rsidR="00A92674" w:rsidRPr="00A92674" w:rsidRDefault="00A92674" w:rsidP="00271C1A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71C1A" w:rsidRDefault="00271C1A" w:rsidP="00271C1A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71C1A">
              <w:rPr>
                <w:rFonts w:ascii="Arial" w:hAnsi="Arial" w:cs="Arial"/>
                <w:b/>
                <w:sz w:val="22"/>
                <w:szCs w:val="22"/>
              </w:rPr>
              <w:t>Ward No and Name</w:t>
            </w:r>
          </w:p>
        </w:tc>
        <w:tc>
          <w:tcPr>
            <w:tcW w:w="5842" w:type="dxa"/>
            <w:gridSpan w:val="3"/>
            <w:tcBorders>
              <w:bottom w:val="single" w:sz="4" w:space="0" w:color="000000"/>
            </w:tcBorders>
          </w:tcPr>
          <w:p w:rsidR="00271C1A" w:rsidRPr="00271C1A" w:rsidRDefault="00271C1A" w:rsidP="00271C1A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92674" w:rsidRPr="003B501B" w:rsidTr="00271C1A">
        <w:trPr>
          <w:trHeight w:val="567"/>
        </w:trPr>
        <w:tc>
          <w:tcPr>
            <w:tcW w:w="2235" w:type="dxa"/>
            <w:tcBorders>
              <w:bottom w:val="single" w:sz="4" w:space="0" w:color="000000"/>
            </w:tcBorders>
          </w:tcPr>
          <w:p w:rsidR="00A92674" w:rsidRPr="00A92674" w:rsidRDefault="00A92674" w:rsidP="00A9267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92674" w:rsidRPr="00271C1A" w:rsidRDefault="00A92674" w:rsidP="00A9267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No of Seats </w:t>
            </w:r>
          </w:p>
        </w:tc>
        <w:tc>
          <w:tcPr>
            <w:tcW w:w="5842" w:type="dxa"/>
            <w:gridSpan w:val="3"/>
            <w:tcBorders>
              <w:bottom w:val="single" w:sz="4" w:space="0" w:color="000000"/>
            </w:tcBorders>
          </w:tcPr>
          <w:p w:rsidR="00A92674" w:rsidRPr="00271C1A" w:rsidRDefault="00A92674" w:rsidP="00271C1A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92674" w:rsidRPr="003B501B" w:rsidTr="00271C1A">
        <w:trPr>
          <w:trHeight w:val="567"/>
        </w:trPr>
        <w:tc>
          <w:tcPr>
            <w:tcW w:w="2235" w:type="dxa"/>
            <w:tcBorders>
              <w:bottom w:val="single" w:sz="4" w:space="0" w:color="000000"/>
            </w:tcBorders>
          </w:tcPr>
          <w:p w:rsidR="00A92674" w:rsidRPr="00A92674" w:rsidRDefault="00A92674" w:rsidP="00A9267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92674" w:rsidRDefault="00A92674" w:rsidP="00A9267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 of Candidates</w:t>
            </w:r>
          </w:p>
        </w:tc>
        <w:tc>
          <w:tcPr>
            <w:tcW w:w="5842" w:type="dxa"/>
            <w:gridSpan w:val="3"/>
            <w:tcBorders>
              <w:bottom w:val="single" w:sz="4" w:space="0" w:color="000000"/>
            </w:tcBorders>
          </w:tcPr>
          <w:p w:rsidR="00A92674" w:rsidRPr="00271C1A" w:rsidRDefault="00A92674" w:rsidP="00271C1A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92674" w:rsidRPr="003B501B" w:rsidTr="00271C1A">
        <w:trPr>
          <w:trHeight w:val="567"/>
        </w:trPr>
        <w:tc>
          <w:tcPr>
            <w:tcW w:w="2235" w:type="dxa"/>
            <w:tcBorders>
              <w:bottom w:val="single" w:sz="4" w:space="0" w:color="000000"/>
            </w:tcBorders>
          </w:tcPr>
          <w:p w:rsidR="00A92674" w:rsidRPr="00A92674" w:rsidRDefault="00A92674" w:rsidP="00271C1A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92674" w:rsidRDefault="00A92674" w:rsidP="00271C1A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 of Stages</w:t>
            </w:r>
          </w:p>
        </w:tc>
        <w:tc>
          <w:tcPr>
            <w:tcW w:w="5842" w:type="dxa"/>
            <w:gridSpan w:val="3"/>
            <w:tcBorders>
              <w:bottom w:val="single" w:sz="4" w:space="0" w:color="000000"/>
            </w:tcBorders>
          </w:tcPr>
          <w:p w:rsidR="00A92674" w:rsidRPr="00271C1A" w:rsidRDefault="00A92674" w:rsidP="00271C1A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1C1A" w:rsidRPr="003B501B" w:rsidTr="00271C1A">
        <w:trPr>
          <w:trHeight w:val="567"/>
        </w:trPr>
        <w:tc>
          <w:tcPr>
            <w:tcW w:w="5268" w:type="dxa"/>
            <w:gridSpan w:val="2"/>
            <w:tcBorders>
              <w:bottom w:val="single" w:sz="4" w:space="0" w:color="000000"/>
            </w:tcBorders>
          </w:tcPr>
          <w:p w:rsidR="00271C1A" w:rsidRPr="00E0798C" w:rsidRDefault="00271C1A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:rsidR="00271C1A" w:rsidRPr="003B501B" w:rsidRDefault="00271C1A" w:rsidP="00140E7B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Start time</w:t>
            </w:r>
          </w:p>
        </w:tc>
        <w:tc>
          <w:tcPr>
            <w:tcW w:w="1460" w:type="dxa"/>
            <w:tcBorders>
              <w:bottom w:val="single" w:sz="4" w:space="0" w:color="000000"/>
            </w:tcBorders>
          </w:tcPr>
          <w:p w:rsidR="00271C1A" w:rsidRPr="003B501B" w:rsidRDefault="00271C1A" w:rsidP="00140E7B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Finish time</w:t>
            </w:r>
          </w:p>
        </w:tc>
      </w:tr>
      <w:tr w:rsidR="00271C1A" w:rsidRPr="00271C1A" w:rsidTr="00271C1A">
        <w:trPr>
          <w:trHeight w:val="567"/>
        </w:trPr>
        <w:tc>
          <w:tcPr>
            <w:tcW w:w="5268" w:type="dxa"/>
            <w:gridSpan w:val="2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271C1A" w:rsidRPr="00271C1A" w:rsidRDefault="00271C1A" w:rsidP="00014B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271C1A">
              <w:rPr>
                <w:rFonts w:ascii="Arial" w:hAnsi="Arial" w:cs="Arial"/>
                <w:b/>
                <w:sz w:val="22"/>
                <w:szCs w:val="22"/>
              </w:rPr>
              <w:t>Ballot Box Opening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271C1A" w:rsidRPr="00271C1A" w:rsidRDefault="00271C1A" w:rsidP="00271C1A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60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271C1A" w:rsidRPr="00271C1A" w:rsidRDefault="00271C1A" w:rsidP="00014B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</w:tr>
      <w:tr w:rsidR="00271C1A" w:rsidRPr="003B501B" w:rsidTr="00B16144">
        <w:trPr>
          <w:trHeight w:val="567"/>
        </w:trPr>
        <w:tc>
          <w:tcPr>
            <w:tcW w:w="5268" w:type="dxa"/>
            <w:gridSpan w:val="2"/>
            <w:tcBorders>
              <w:bottom w:val="single" w:sz="4" w:space="0" w:color="000000"/>
            </w:tcBorders>
          </w:tcPr>
          <w:p w:rsidR="00271C1A" w:rsidRPr="003B501B" w:rsidRDefault="00271C1A" w:rsidP="00014B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Ballot Box Opening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:rsidR="00271C1A" w:rsidRPr="00E0798C" w:rsidRDefault="00271C1A" w:rsidP="00014B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bottom w:val="single" w:sz="4" w:space="0" w:color="000000"/>
            </w:tcBorders>
          </w:tcPr>
          <w:p w:rsidR="00271C1A" w:rsidRPr="003B501B" w:rsidRDefault="00271C1A" w:rsidP="00014BA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1C1A" w:rsidRPr="00271C1A" w:rsidTr="00014BA4">
        <w:trPr>
          <w:trHeight w:val="567"/>
        </w:trPr>
        <w:tc>
          <w:tcPr>
            <w:tcW w:w="5268" w:type="dxa"/>
            <w:gridSpan w:val="2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271C1A" w:rsidRPr="00271C1A" w:rsidRDefault="00271C1A" w:rsidP="00014B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Announcements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271C1A" w:rsidRPr="00271C1A" w:rsidRDefault="00271C1A" w:rsidP="00014B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60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271C1A" w:rsidRPr="00271C1A" w:rsidRDefault="00271C1A" w:rsidP="00014B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</w:tr>
      <w:tr w:rsidR="00271C1A" w:rsidRPr="003B501B" w:rsidTr="00014BA4">
        <w:trPr>
          <w:trHeight w:val="567"/>
        </w:trPr>
        <w:tc>
          <w:tcPr>
            <w:tcW w:w="5268" w:type="dxa"/>
            <w:gridSpan w:val="2"/>
            <w:tcBorders>
              <w:bottom w:val="single" w:sz="4" w:space="0" w:color="000000"/>
            </w:tcBorders>
          </w:tcPr>
          <w:p w:rsidR="00271C1A" w:rsidRPr="00271C1A" w:rsidRDefault="00271C1A" w:rsidP="00271C1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71C1A">
              <w:rPr>
                <w:rFonts w:ascii="Arial" w:hAnsi="Arial" w:cs="Arial"/>
                <w:sz w:val="22"/>
                <w:szCs w:val="22"/>
              </w:rPr>
              <w:t>Announcement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:rsidR="00271C1A" w:rsidRPr="00E0798C" w:rsidRDefault="00271C1A" w:rsidP="00014B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bottom w:val="single" w:sz="4" w:space="0" w:color="000000"/>
            </w:tcBorders>
          </w:tcPr>
          <w:p w:rsidR="00271C1A" w:rsidRPr="003B501B" w:rsidRDefault="00271C1A" w:rsidP="00014BA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1C1A" w:rsidRPr="003B501B" w:rsidTr="00B16144">
        <w:trPr>
          <w:trHeight w:val="567"/>
        </w:trPr>
        <w:tc>
          <w:tcPr>
            <w:tcW w:w="5268" w:type="dxa"/>
            <w:gridSpan w:val="2"/>
            <w:shd w:val="clear" w:color="auto" w:fill="C0C0C0"/>
          </w:tcPr>
          <w:p w:rsidR="00271C1A" w:rsidRPr="003B501B" w:rsidRDefault="00271C1A" w:rsidP="00C033D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B501B">
              <w:rPr>
                <w:rFonts w:ascii="Arial" w:hAnsi="Arial" w:cs="Arial"/>
                <w:b/>
                <w:sz w:val="22"/>
                <w:szCs w:val="22"/>
              </w:rPr>
              <w:t>Postal Votes</w:t>
            </w:r>
          </w:p>
        </w:tc>
        <w:tc>
          <w:tcPr>
            <w:tcW w:w="1349" w:type="dxa"/>
            <w:shd w:val="clear" w:color="auto" w:fill="C0C0C0"/>
          </w:tcPr>
          <w:p w:rsidR="00271C1A" w:rsidRPr="003B501B" w:rsidRDefault="00271C1A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shd w:val="clear" w:color="auto" w:fill="C0C0C0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1C1A" w:rsidRPr="003B501B" w:rsidTr="0042263C">
        <w:trPr>
          <w:trHeight w:val="473"/>
        </w:trPr>
        <w:tc>
          <w:tcPr>
            <w:tcW w:w="5268" w:type="dxa"/>
            <w:gridSpan w:val="2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3B501B">
              <w:rPr>
                <w:rFonts w:ascii="Arial" w:hAnsi="Arial" w:cs="Arial"/>
                <w:sz w:val="22"/>
                <w:szCs w:val="22"/>
              </w:rPr>
              <w:t>pening of Postal Votes</w:t>
            </w:r>
          </w:p>
        </w:tc>
        <w:tc>
          <w:tcPr>
            <w:tcW w:w="1349" w:type="dxa"/>
          </w:tcPr>
          <w:p w:rsidR="00271C1A" w:rsidRPr="00E0798C" w:rsidRDefault="00271C1A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271C1A" w:rsidRPr="003B501B" w:rsidRDefault="00271C1A" w:rsidP="00447FA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1C1A" w:rsidRPr="003B501B" w:rsidTr="00B16144">
        <w:trPr>
          <w:trHeight w:val="567"/>
        </w:trPr>
        <w:tc>
          <w:tcPr>
            <w:tcW w:w="5268" w:type="dxa"/>
            <w:gridSpan w:val="2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B501B">
              <w:rPr>
                <w:rFonts w:ascii="Arial" w:hAnsi="Arial" w:cs="Arial"/>
                <w:sz w:val="22"/>
                <w:szCs w:val="22"/>
              </w:rPr>
              <w:t xml:space="preserve">Opening of subsequent Postal Votes received </w:t>
            </w:r>
            <w:r>
              <w:rPr>
                <w:rFonts w:ascii="Arial" w:hAnsi="Arial" w:cs="Arial"/>
                <w:sz w:val="22"/>
                <w:szCs w:val="22"/>
              </w:rPr>
              <w:t>(post 10pm)</w:t>
            </w:r>
          </w:p>
        </w:tc>
        <w:tc>
          <w:tcPr>
            <w:tcW w:w="1349" w:type="dxa"/>
          </w:tcPr>
          <w:p w:rsidR="00271C1A" w:rsidRPr="00447FA4" w:rsidRDefault="00271C1A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271C1A" w:rsidRPr="00447FA4" w:rsidRDefault="00271C1A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1C1A" w:rsidRPr="003B501B" w:rsidTr="00B16144">
        <w:trPr>
          <w:trHeight w:val="567"/>
        </w:trPr>
        <w:tc>
          <w:tcPr>
            <w:tcW w:w="5268" w:type="dxa"/>
            <w:gridSpan w:val="2"/>
            <w:tcBorders>
              <w:bottom w:val="single" w:sz="4" w:space="0" w:color="000000"/>
            </w:tcBorders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3B501B">
              <w:rPr>
                <w:rFonts w:ascii="Arial" w:hAnsi="Arial" w:cs="Arial"/>
                <w:sz w:val="22"/>
                <w:szCs w:val="22"/>
              </w:rPr>
              <w:t>ompletion of Postal Votes Opening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:rsidR="00271C1A" w:rsidRPr="00447FA4" w:rsidRDefault="00271C1A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bottom w:val="single" w:sz="4" w:space="0" w:color="000000"/>
            </w:tcBorders>
          </w:tcPr>
          <w:p w:rsidR="00271C1A" w:rsidRPr="00447FA4" w:rsidRDefault="00271C1A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1C1A" w:rsidRPr="003B501B" w:rsidTr="00B16144">
        <w:trPr>
          <w:trHeight w:val="567"/>
        </w:trPr>
        <w:tc>
          <w:tcPr>
            <w:tcW w:w="5268" w:type="dxa"/>
            <w:gridSpan w:val="2"/>
            <w:tcBorders>
              <w:bottom w:val="single" w:sz="4" w:space="0" w:color="000000"/>
            </w:tcBorders>
            <w:shd w:val="clear" w:color="auto" w:fill="C0C0C0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B501B">
              <w:rPr>
                <w:rFonts w:ascii="Arial" w:hAnsi="Arial" w:cs="Arial"/>
                <w:b/>
                <w:sz w:val="22"/>
                <w:szCs w:val="22"/>
              </w:rPr>
              <w:t>Ballot Box Delivery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C0C0C0"/>
          </w:tcPr>
          <w:p w:rsidR="00271C1A" w:rsidRPr="003B501B" w:rsidRDefault="00271C1A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bottom w:val="single" w:sz="4" w:space="0" w:color="000000"/>
            </w:tcBorders>
            <w:shd w:val="clear" w:color="auto" w:fill="C0C0C0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1C1A" w:rsidRPr="003B501B" w:rsidTr="00B16144">
        <w:trPr>
          <w:trHeight w:val="567"/>
        </w:trPr>
        <w:tc>
          <w:tcPr>
            <w:tcW w:w="5268" w:type="dxa"/>
            <w:gridSpan w:val="2"/>
            <w:shd w:val="clear" w:color="auto" w:fill="auto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Ballot Boxes arrive</w:t>
            </w:r>
          </w:p>
        </w:tc>
        <w:tc>
          <w:tcPr>
            <w:tcW w:w="1349" w:type="dxa"/>
          </w:tcPr>
          <w:p w:rsidR="00271C1A" w:rsidRPr="003B501B" w:rsidRDefault="00271C1A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1C1A" w:rsidRPr="003B501B" w:rsidTr="00B16144">
        <w:trPr>
          <w:trHeight w:val="567"/>
        </w:trPr>
        <w:tc>
          <w:tcPr>
            <w:tcW w:w="5268" w:type="dxa"/>
            <w:gridSpan w:val="2"/>
            <w:shd w:val="clear" w:color="auto" w:fill="C0C0C0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B501B">
              <w:rPr>
                <w:rFonts w:ascii="Arial" w:hAnsi="Arial" w:cs="Arial"/>
                <w:b/>
                <w:sz w:val="22"/>
                <w:szCs w:val="22"/>
              </w:rPr>
              <w:t>Verification and Count</w:t>
            </w:r>
          </w:p>
        </w:tc>
        <w:tc>
          <w:tcPr>
            <w:tcW w:w="1349" w:type="dxa"/>
            <w:shd w:val="clear" w:color="auto" w:fill="C0C0C0"/>
          </w:tcPr>
          <w:p w:rsidR="00271C1A" w:rsidRPr="003B501B" w:rsidRDefault="00271C1A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shd w:val="clear" w:color="auto" w:fill="C0C0C0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1C1A" w:rsidRPr="003B501B" w:rsidTr="00B16144">
        <w:trPr>
          <w:trHeight w:val="567"/>
        </w:trPr>
        <w:tc>
          <w:tcPr>
            <w:tcW w:w="5268" w:type="dxa"/>
            <w:gridSpan w:val="2"/>
            <w:shd w:val="clear" w:color="auto" w:fill="auto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Verification</w:t>
            </w:r>
            <w:r w:rsidRPr="003B501B">
              <w:rPr>
                <w:rFonts w:ascii="Arial" w:hAnsi="Arial" w:cs="Arial"/>
                <w:sz w:val="22"/>
                <w:szCs w:val="22"/>
              </w:rPr>
              <w:t xml:space="preserve"> Commences</w:t>
            </w:r>
          </w:p>
        </w:tc>
        <w:tc>
          <w:tcPr>
            <w:tcW w:w="1349" w:type="dxa"/>
          </w:tcPr>
          <w:p w:rsidR="00271C1A" w:rsidRPr="00E0798C" w:rsidRDefault="00271C1A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1C1A" w:rsidRPr="003B501B" w:rsidTr="00B16144">
        <w:trPr>
          <w:trHeight w:val="567"/>
        </w:trPr>
        <w:tc>
          <w:tcPr>
            <w:tcW w:w="5268" w:type="dxa"/>
            <w:gridSpan w:val="2"/>
            <w:shd w:val="clear" w:color="auto" w:fill="auto"/>
          </w:tcPr>
          <w:p w:rsidR="00271C1A" w:rsidRPr="00FB5010" w:rsidRDefault="00271C1A" w:rsidP="00C033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Count Commences</w:t>
            </w:r>
          </w:p>
        </w:tc>
        <w:tc>
          <w:tcPr>
            <w:tcW w:w="1349" w:type="dxa"/>
          </w:tcPr>
          <w:p w:rsidR="00271C1A" w:rsidRPr="003B501B" w:rsidRDefault="00271C1A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1C1A" w:rsidRPr="003B501B" w:rsidTr="00B16144">
        <w:trPr>
          <w:trHeight w:val="567"/>
        </w:trPr>
        <w:tc>
          <w:tcPr>
            <w:tcW w:w="5268" w:type="dxa"/>
            <w:gridSpan w:val="2"/>
            <w:shd w:val="clear" w:color="auto" w:fill="auto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B501B">
              <w:rPr>
                <w:rFonts w:ascii="Arial" w:hAnsi="Arial" w:cs="Arial"/>
                <w:sz w:val="22"/>
                <w:szCs w:val="22"/>
              </w:rPr>
              <w:t>Preliminary Result</w:t>
            </w:r>
          </w:p>
        </w:tc>
        <w:tc>
          <w:tcPr>
            <w:tcW w:w="1349" w:type="dxa"/>
          </w:tcPr>
          <w:p w:rsidR="00271C1A" w:rsidRPr="003B501B" w:rsidRDefault="00271C1A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1C1A" w:rsidRPr="003B501B" w:rsidTr="00B16144">
        <w:trPr>
          <w:trHeight w:val="567"/>
        </w:trPr>
        <w:tc>
          <w:tcPr>
            <w:tcW w:w="5268" w:type="dxa"/>
            <w:gridSpan w:val="2"/>
            <w:shd w:val="clear" w:color="auto" w:fill="auto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B501B">
              <w:rPr>
                <w:rFonts w:ascii="Arial" w:hAnsi="Arial" w:cs="Arial"/>
                <w:sz w:val="22"/>
                <w:szCs w:val="22"/>
              </w:rPr>
              <w:t>Result announcement</w:t>
            </w:r>
          </w:p>
        </w:tc>
        <w:tc>
          <w:tcPr>
            <w:tcW w:w="1349" w:type="dxa"/>
          </w:tcPr>
          <w:p w:rsidR="00271C1A" w:rsidRPr="003B501B" w:rsidRDefault="00271C1A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271C1A" w:rsidRPr="003B501B" w:rsidRDefault="00271C1A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E804C6" w:rsidRPr="00491D71" w:rsidRDefault="00E804C6" w:rsidP="00491D71"/>
    <w:sectPr w:rsidR="00E804C6" w:rsidRPr="00491D71" w:rsidSect="00491D71">
      <w:footerReference w:type="default" r:id="rId6"/>
      <w:pgSz w:w="11906" w:h="16838"/>
      <w:pgMar w:top="902" w:right="1440" w:bottom="902" w:left="1440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DDE" w:rsidRDefault="00BF6DDE">
      <w:r>
        <w:separator/>
      </w:r>
    </w:p>
  </w:endnote>
  <w:endnote w:type="continuationSeparator" w:id="0">
    <w:p w:rsidR="00BF6DDE" w:rsidRDefault="00BF6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4B1" w:rsidRPr="00271C1A" w:rsidRDefault="003143F2">
    <w:pPr>
      <w:pStyle w:val="Footer"/>
      <w:rPr>
        <w:rFonts w:ascii="Arial" w:hAnsi="Arial" w:cs="Arial"/>
        <w:sz w:val="16"/>
        <w:szCs w:val="16"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A92674" w:rsidRPr="00A92674">
      <w:rPr>
        <w:rFonts w:ascii="Arial" w:hAnsi="Arial" w:cs="Arial"/>
        <w:noProof/>
        <w:sz w:val="16"/>
        <w:szCs w:val="16"/>
      </w:rPr>
      <w:t>1 Count Timeline (C)</w:t>
    </w:r>
    <w:r w:rsidR="00A92674">
      <w:rPr>
        <w:noProof/>
        <w:sz w:val="16"/>
        <w:szCs w:val="16"/>
      </w:rPr>
      <w:t xml:space="preserve"> LG.docx</w:t>
    </w:r>
    <w:r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DDE" w:rsidRDefault="00BF6DDE">
      <w:r>
        <w:separator/>
      </w:r>
    </w:p>
  </w:footnote>
  <w:footnote w:type="continuationSeparator" w:id="0">
    <w:p w:rsidR="00BF6DDE" w:rsidRDefault="00BF6D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FA4"/>
    <w:rsid w:val="00071D5C"/>
    <w:rsid w:val="000E21C1"/>
    <w:rsid w:val="00112CBF"/>
    <w:rsid w:val="00113925"/>
    <w:rsid w:val="00121E87"/>
    <w:rsid w:val="00145C40"/>
    <w:rsid w:val="0018344D"/>
    <w:rsid w:val="00254404"/>
    <w:rsid w:val="00271C1A"/>
    <w:rsid w:val="002C4ED4"/>
    <w:rsid w:val="003143F2"/>
    <w:rsid w:val="003867CE"/>
    <w:rsid w:val="003A3015"/>
    <w:rsid w:val="0042263C"/>
    <w:rsid w:val="00436C61"/>
    <w:rsid w:val="00447FA4"/>
    <w:rsid w:val="00491D71"/>
    <w:rsid w:val="005330A3"/>
    <w:rsid w:val="006B6371"/>
    <w:rsid w:val="006E1F6F"/>
    <w:rsid w:val="0071419E"/>
    <w:rsid w:val="007560D7"/>
    <w:rsid w:val="008C6EDF"/>
    <w:rsid w:val="00A128F7"/>
    <w:rsid w:val="00A90032"/>
    <w:rsid w:val="00A92674"/>
    <w:rsid w:val="00B1144D"/>
    <w:rsid w:val="00B16144"/>
    <w:rsid w:val="00B35258"/>
    <w:rsid w:val="00BC44B1"/>
    <w:rsid w:val="00BF1C45"/>
    <w:rsid w:val="00BF6DDE"/>
    <w:rsid w:val="00C033D9"/>
    <w:rsid w:val="00C32F61"/>
    <w:rsid w:val="00E5080E"/>
    <w:rsid w:val="00E649AA"/>
    <w:rsid w:val="00E804C6"/>
    <w:rsid w:val="00EB2823"/>
    <w:rsid w:val="00F16C52"/>
    <w:rsid w:val="00FB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B05E7BF-6555-4F59-AB4C-EA924060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54404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61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91D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91D71"/>
    <w:rPr>
      <w:sz w:val="24"/>
      <w:szCs w:val="24"/>
    </w:rPr>
  </w:style>
  <w:style w:type="paragraph" w:styleId="Footer">
    <w:name w:val="footer"/>
    <w:basedOn w:val="Normal"/>
    <w:link w:val="FooterChar"/>
    <w:rsid w:val="00491D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91D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A3766955</Template>
  <TotalTime>0</TotalTime>
  <Pages>1</Pages>
  <Words>101</Words>
  <Characters>579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Hamilton West and Earnock By-election – Thursday 8 December 2011</vt:lpstr>
    </vt:vector>
  </TitlesOfParts>
  <Company>South Lanarkshire Council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Hamilton West and Earnock By-election – Thursday 8 December 2011</dc:title>
  <dc:creator>SLC</dc:creator>
  <cp:lastModifiedBy>Fran Cattanach</cp:lastModifiedBy>
  <cp:revision>2</cp:revision>
  <cp:lastPrinted>2017-01-04T17:20:00Z</cp:lastPrinted>
  <dcterms:created xsi:type="dcterms:W3CDTF">2017-01-26T14:35:00Z</dcterms:created>
  <dcterms:modified xsi:type="dcterms:W3CDTF">2017-01-26T14:35:00Z</dcterms:modified>
</cp:coreProperties>
</file>